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MATERAS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21-236)</w:t>
      </w: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F6580" w:rsidRDefault="00BF6580" w:rsidP="00BF65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  <w:bookmarkStart w:id="0" w:name="_GoBack"/>
      <w:bookmarkEnd w:id="0"/>
    </w:p>
    <w:sectPr w:rsidR="00DD5B8A" w:rsidRPr="00BF65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80" w:rsidRDefault="00BF6580" w:rsidP="00564E3C">
      <w:pPr>
        <w:spacing w:after="0" w:line="240" w:lineRule="auto"/>
      </w:pPr>
      <w:r>
        <w:separator/>
      </w:r>
    </w:p>
  </w:endnote>
  <w:endnote w:type="continuationSeparator" w:id="0">
    <w:p w:rsidR="00BF6580" w:rsidRDefault="00BF65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F6580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80" w:rsidRDefault="00BF6580" w:rsidP="00564E3C">
      <w:pPr>
        <w:spacing w:after="0" w:line="240" w:lineRule="auto"/>
      </w:pPr>
      <w:r>
        <w:separator/>
      </w:r>
    </w:p>
  </w:footnote>
  <w:footnote w:type="continuationSeparator" w:id="0">
    <w:p w:rsidR="00BF6580" w:rsidRDefault="00BF65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580"/>
    <w:rsid w:val="00372DC6"/>
    <w:rsid w:val="00564E3C"/>
    <w:rsid w:val="0064591D"/>
    <w:rsid w:val="00BF658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081BF"/>
  <w15:chartTrackingRefBased/>
  <w15:docId w15:val="{0020F9BB-B42C-4A8B-8C2D-6156B40C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2016-02-09T20:30:00Z</dcterms:created>
  <dcterms:modified xsi:type="dcterms:W3CDTF">2016-02-09T20:31:00Z</dcterms:modified>
</cp:coreProperties>
</file>